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BE9" w:rsidRPr="004C24C3" w:rsidRDefault="00632BE9" w:rsidP="00991495">
      <w:pPr>
        <w:pStyle w:val="a3"/>
        <w:tabs>
          <w:tab w:val="clear" w:pos="4153"/>
          <w:tab w:val="clear" w:pos="8306"/>
        </w:tabs>
        <w:ind w:left="10206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</w:t>
      </w:r>
      <w:r w:rsidR="00086C5A">
        <w:rPr>
          <w:rFonts w:ascii="Arial" w:hAnsi="Arial" w:cs="Arial"/>
        </w:rPr>
        <w:t>№</w:t>
      </w:r>
      <w:r w:rsidR="008A2EA4">
        <w:rPr>
          <w:rFonts w:ascii="Arial" w:hAnsi="Arial" w:cs="Arial"/>
        </w:rPr>
        <w:t xml:space="preserve"> 2</w:t>
      </w:r>
    </w:p>
    <w:p w:rsidR="00632BE9" w:rsidRPr="004C24C3" w:rsidRDefault="00171DE8" w:rsidP="00991495">
      <w:pPr>
        <w:pStyle w:val="a3"/>
        <w:tabs>
          <w:tab w:val="clear" w:pos="4153"/>
          <w:tab w:val="clear" w:pos="8306"/>
        </w:tabs>
        <w:ind w:left="10206"/>
        <w:rPr>
          <w:rFonts w:ascii="Arial" w:hAnsi="Arial" w:cs="Arial"/>
        </w:rPr>
      </w:pPr>
      <w:r>
        <w:rPr>
          <w:rFonts w:ascii="Arial" w:hAnsi="Arial" w:cs="Arial"/>
        </w:rPr>
        <w:t xml:space="preserve">К ДОГОВОРУ № </w:t>
      </w:r>
      <w:r w:rsidR="00086C5A">
        <w:rPr>
          <w:rFonts w:ascii="Arial" w:hAnsi="Arial" w:cs="Arial"/>
        </w:rPr>
        <w:t>______</w:t>
      </w:r>
      <w:r w:rsidR="00764164">
        <w:rPr>
          <w:rFonts w:ascii="Arial" w:hAnsi="Arial" w:cs="Arial"/>
        </w:rPr>
        <w:t xml:space="preserve"> </w:t>
      </w:r>
      <w:r w:rsidR="00BA5609">
        <w:rPr>
          <w:rFonts w:ascii="Arial" w:hAnsi="Arial" w:cs="Arial"/>
        </w:rPr>
        <w:t xml:space="preserve"> </w:t>
      </w:r>
      <w:proofErr w:type="gramStart"/>
      <w:r w:rsidR="00BA5609">
        <w:rPr>
          <w:rFonts w:ascii="Arial" w:hAnsi="Arial" w:cs="Arial"/>
        </w:rPr>
        <w:t>от</w:t>
      </w:r>
      <w:proofErr w:type="gramEnd"/>
      <w:r w:rsidR="00BA5609">
        <w:rPr>
          <w:rFonts w:ascii="Arial" w:hAnsi="Arial" w:cs="Arial"/>
        </w:rPr>
        <w:t xml:space="preserve"> </w:t>
      </w:r>
      <w:r w:rsidR="00764164">
        <w:rPr>
          <w:rFonts w:ascii="Arial" w:hAnsi="Arial" w:cs="Arial"/>
        </w:rPr>
        <w:t xml:space="preserve"> </w:t>
      </w:r>
      <w:r w:rsidR="00086C5A">
        <w:rPr>
          <w:rFonts w:ascii="Arial" w:hAnsi="Arial" w:cs="Arial"/>
        </w:rPr>
        <w:t>__________________</w:t>
      </w:r>
    </w:p>
    <w:p w:rsidR="00FE1E31" w:rsidRDefault="00FE1E31" w:rsidP="00991495">
      <w:pPr>
        <w:pStyle w:val="a7"/>
        <w:ind w:left="0"/>
        <w:rPr>
          <w:rFonts w:cs="Arial"/>
        </w:rPr>
      </w:pPr>
    </w:p>
    <w:p w:rsidR="00280285" w:rsidRDefault="00280285" w:rsidP="004C24C3">
      <w:pPr>
        <w:pStyle w:val="a7"/>
        <w:ind w:left="0"/>
        <w:jc w:val="center"/>
        <w:rPr>
          <w:b/>
          <w:sz w:val="22"/>
        </w:rPr>
      </w:pPr>
    </w:p>
    <w:p w:rsidR="00FE1E31" w:rsidRDefault="004C24C3" w:rsidP="004C24C3">
      <w:pPr>
        <w:pStyle w:val="a7"/>
        <w:ind w:left="0"/>
        <w:jc w:val="center"/>
        <w:rPr>
          <w:rFonts w:cs="Arial"/>
        </w:rPr>
      </w:pPr>
      <w:r w:rsidRPr="004C24C3">
        <w:rPr>
          <w:b/>
          <w:sz w:val="22"/>
        </w:rPr>
        <w:t>Перечень измерительных комплексов, по которым производится расчет за потребленную</w:t>
      </w:r>
      <w:r w:rsidR="00991495">
        <w:rPr>
          <w:b/>
          <w:sz w:val="22"/>
        </w:rPr>
        <w:t xml:space="preserve"> </w:t>
      </w:r>
      <w:r w:rsidRPr="004C24C3">
        <w:rPr>
          <w:b/>
          <w:sz w:val="22"/>
        </w:rPr>
        <w:t>электрическую энергию (мощность)</w:t>
      </w:r>
    </w:p>
    <w:p w:rsidR="00FE1E31" w:rsidRDefault="00FE1E31" w:rsidP="004C24C3">
      <w:pPr>
        <w:pStyle w:val="a7"/>
        <w:ind w:left="0"/>
        <w:jc w:val="center"/>
        <w:rPr>
          <w:rFonts w:cs="Arial"/>
        </w:rPr>
      </w:pPr>
    </w:p>
    <w:p w:rsidR="00B83A98" w:rsidRDefault="00DE0DE3">
      <w:pPr>
        <w:rPr>
          <w:rFonts w:ascii="Arial" w:hAnsi="Arial" w:cs="Arial"/>
        </w:rPr>
      </w:pPr>
      <w:r>
        <w:rPr>
          <w:rFonts w:ascii="Arial" w:hAnsi="Arial" w:cs="Arial"/>
          <w:b/>
          <w:i/>
        </w:rPr>
        <w:t>П</w:t>
      </w:r>
      <w:r w:rsidR="00CC6E42">
        <w:rPr>
          <w:rFonts w:ascii="Arial" w:hAnsi="Arial" w:cs="Arial"/>
          <w:b/>
          <w:i/>
        </w:rPr>
        <w:t>О</w:t>
      </w:r>
      <w:r w:rsidR="004C24C3">
        <w:rPr>
          <w:rFonts w:ascii="Arial" w:hAnsi="Arial" w:cs="Arial"/>
          <w:b/>
          <w:i/>
        </w:rPr>
        <w:t>ТРЕБИТЕЛЬ</w:t>
      </w:r>
      <w:r w:rsidR="00632BE9">
        <w:rPr>
          <w:rFonts w:ascii="Arial" w:hAnsi="Arial" w:cs="Arial"/>
          <w:b/>
          <w:i/>
        </w:rPr>
        <w:t>:</w:t>
      </w:r>
      <w:r w:rsidR="00183798">
        <w:rPr>
          <w:rFonts w:ascii="Arial" w:hAnsi="Arial" w:cs="Arial"/>
          <w:b/>
          <w:i/>
        </w:rPr>
        <w:t xml:space="preserve"> </w:t>
      </w:r>
      <w:r w:rsidR="00086C5A">
        <w:rPr>
          <w:rFonts w:ascii="Arial" w:hAnsi="Arial" w:cs="Arial"/>
          <w:b/>
          <w:i/>
        </w:rPr>
        <w:t>________________________________________________________________________</w:t>
      </w:r>
      <w:r w:rsidR="00632BE9">
        <w:rPr>
          <w:rFonts w:ascii="Arial" w:hAnsi="Arial" w:cs="Arial"/>
        </w:rPr>
        <w:t xml:space="preserve"> </w:t>
      </w:r>
    </w:p>
    <w:p w:rsidR="00B83A98" w:rsidRPr="00CF52E0" w:rsidRDefault="00632BE9">
      <w:pPr>
        <w:rPr>
          <w:sz w:val="22"/>
          <w:szCs w:val="22"/>
        </w:rPr>
      </w:pPr>
      <w:r>
        <w:rPr>
          <w:rFonts w:ascii="Arial" w:hAnsi="Arial" w:cs="Arial"/>
        </w:rPr>
        <w:t xml:space="preserve">  </w:t>
      </w:r>
    </w:p>
    <w:p w:rsidR="00045508" w:rsidRPr="00CF52E0" w:rsidRDefault="009F37C4" w:rsidP="00991495">
      <w:pPr>
        <w:pStyle w:val="ad"/>
        <w:numPr>
          <w:ilvl w:val="0"/>
          <w:numId w:val="1"/>
        </w:numPr>
        <w:rPr>
          <w:b/>
          <w:sz w:val="22"/>
          <w:szCs w:val="22"/>
        </w:rPr>
      </w:pPr>
      <w:r w:rsidRPr="00CF52E0">
        <w:rPr>
          <w:b/>
          <w:sz w:val="22"/>
          <w:szCs w:val="22"/>
        </w:rPr>
        <w:t>Перечень измерительных комплексов, по которым производится расчет за потребленную электрическую энергию (мощность)</w:t>
      </w:r>
      <w:r w:rsidR="00991495" w:rsidRPr="00CF52E0">
        <w:rPr>
          <w:b/>
          <w:sz w:val="22"/>
          <w:szCs w:val="22"/>
        </w:rPr>
        <w:t>.</w:t>
      </w:r>
    </w:p>
    <w:p w:rsidR="009F37C4" w:rsidRPr="00CF52E0" w:rsidRDefault="009F37C4" w:rsidP="009F37C4">
      <w:pPr>
        <w:rPr>
          <w:sz w:val="22"/>
          <w:szCs w:val="22"/>
        </w:rPr>
      </w:pPr>
    </w:p>
    <w:tbl>
      <w:tblPr>
        <w:tblStyle w:val="aa"/>
        <w:tblW w:w="15735" w:type="dxa"/>
        <w:tblInd w:w="250" w:type="dxa"/>
        <w:tblLayout w:type="fixed"/>
        <w:tblLook w:val="04A0"/>
      </w:tblPr>
      <w:tblGrid>
        <w:gridCol w:w="493"/>
        <w:gridCol w:w="1917"/>
        <w:gridCol w:w="1559"/>
        <w:gridCol w:w="1417"/>
        <w:gridCol w:w="1276"/>
        <w:gridCol w:w="1276"/>
        <w:gridCol w:w="1134"/>
        <w:gridCol w:w="566"/>
        <w:gridCol w:w="710"/>
        <w:gridCol w:w="912"/>
        <w:gridCol w:w="931"/>
        <w:gridCol w:w="1276"/>
        <w:gridCol w:w="1276"/>
        <w:gridCol w:w="992"/>
      </w:tblGrid>
      <w:tr w:rsidR="00550134" w:rsidRPr="00CC5F70" w:rsidTr="00550134">
        <w:trPr>
          <w:trHeight w:val="563"/>
        </w:trPr>
        <w:tc>
          <w:tcPr>
            <w:tcW w:w="493" w:type="dxa"/>
            <w:vMerge w:val="restart"/>
            <w:vAlign w:val="center"/>
            <w:hideMark/>
          </w:tcPr>
          <w:p w:rsidR="00550134" w:rsidRPr="00CC5F70" w:rsidRDefault="00550134" w:rsidP="00F37D16">
            <w:pPr>
              <w:ind w:left="-108" w:right="-78"/>
              <w:jc w:val="center"/>
              <w:rPr>
                <w:sz w:val="16"/>
                <w:szCs w:val="16"/>
              </w:rPr>
            </w:pPr>
            <w:r w:rsidRPr="00CC5F70">
              <w:rPr>
                <w:sz w:val="16"/>
                <w:szCs w:val="16"/>
              </w:rPr>
              <w:t xml:space="preserve">№ </w:t>
            </w:r>
          </w:p>
          <w:p w:rsidR="00550134" w:rsidRPr="00CC5F70" w:rsidRDefault="00550134" w:rsidP="00F37D16">
            <w:pPr>
              <w:ind w:left="-108" w:right="-78"/>
              <w:jc w:val="center"/>
              <w:rPr>
                <w:sz w:val="16"/>
                <w:szCs w:val="16"/>
              </w:rPr>
            </w:pPr>
            <w:proofErr w:type="gramStart"/>
            <w:r w:rsidRPr="00CC5F70">
              <w:rPr>
                <w:sz w:val="16"/>
                <w:szCs w:val="16"/>
              </w:rPr>
              <w:t>п</w:t>
            </w:r>
            <w:proofErr w:type="gramEnd"/>
            <w:r w:rsidRPr="00CC5F70">
              <w:rPr>
                <w:sz w:val="16"/>
                <w:szCs w:val="16"/>
              </w:rPr>
              <w:t>/п</w:t>
            </w:r>
          </w:p>
        </w:tc>
        <w:tc>
          <w:tcPr>
            <w:tcW w:w="1917" w:type="dxa"/>
            <w:vMerge w:val="restart"/>
            <w:vAlign w:val="center"/>
            <w:hideMark/>
          </w:tcPr>
          <w:p w:rsidR="00550134" w:rsidRPr="00CC5F70" w:rsidRDefault="00550134" w:rsidP="00CC5F70">
            <w:pPr>
              <w:ind w:right="-108"/>
              <w:jc w:val="center"/>
              <w:rPr>
                <w:sz w:val="16"/>
                <w:szCs w:val="16"/>
              </w:rPr>
            </w:pPr>
            <w:r w:rsidRPr="00CC5F70">
              <w:rPr>
                <w:sz w:val="16"/>
                <w:szCs w:val="16"/>
              </w:rPr>
              <w:t>Наименование объекта</w:t>
            </w:r>
          </w:p>
        </w:tc>
        <w:tc>
          <w:tcPr>
            <w:tcW w:w="1559" w:type="dxa"/>
            <w:vMerge w:val="restart"/>
            <w:vAlign w:val="center"/>
            <w:hideMark/>
          </w:tcPr>
          <w:p w:rsidR="00550134" w:rsidRPr="00CC5F70" w:rsidRDefault="00550134" w:rsidP="00764164">
            <w:pPr>
              <w:jc w:val="center"/>
              <w:rPr>
                <w:sz w:val="16"/>
                <w:szCs w:val="16"/>
              </w:rPr>
            </w:pPr>
            <w:r w:rsidRPr="00CC5F70">
              <w:rPr>
                <w:sz w:val="16"/>
                <w:szCs w:val="16"/>
              </w:rPr>
              <w:t>Адрес объекта</w:t>
            </w:r>
          </w:p>
        </w:tc>
        <w:tc>
          <w:tcPr>
            <w:tcW w:w="2693" w:type="dxa"/>
            <w:gridSpan w:val="2"/>
            <w:vAlign w:val="center"/>
            <w:hideMark/>
          </w:tcPr>
          <w:p w:rsidR="00550134" w:rsidRPr="00CC5F70" w:rsidRDefault="00550134" w:rsidP="00764164">
            <w:pPr>
              <w:jc w:val="center"/>
              <w:rPr>
                <w:sz w:val="16"/>
                <w:szCs w:val="16"/>
              </w:rPr>
            </w:pPr>
          </w:p>
          <w:p w:rsidR="00550134" w:rsidRPr="00CC5F70" w:rsidRDefault="00550134" w:rsidP="00764164">
            <w:pPr>
              <w:jc w:val="center"/>
              <w:rPr>
                <w:sz w:val="16"/>
                <w:szCs w:val="16"/>
              </w:rPr>
            </w:pPr>
            <w:r w:rsidRPr="00CC5F70">
              <w:rPr>
                <w:sz w:val="16"/>
                <w:szCs w:val="16"/>
              </w:rPr>
              <w:t>Прибор учета</w:t>
            </w:r>
          </w:p>
          <w:p w:rsidR="00550134" w:rsidRPr="00CC5F70" w:rsidRDefault="00550134" w:rsidP="0076416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2"/>
            <w:vAlign w:val="center"/>
            <w:hideMark/>
          </w:tcPr>
          <w:p w:rsidR="00550134" w:rsidRPr="00CC5F70" w:rsidRDefault="00550134" w:rsidP="00764164">
            <w:pPr>
              <w:jc w:val="center"/>
              <w:rPr>
                <w:sz w:val="16"/>
                <w:szCs w:val="16"/>
              </w:rPr>
            </w:pPr>
            <w:r w:rsidRPr="00CC5F70">
              <w:rPr>
                <w:sz w:val="16"/>
                <w:szCs w:val="16"/>
              </w:rPr>
              <w:t>Измерительные трансформаторы (тип, №, ном</w:t>
            </w:r>
            <w:proofErr w:type="gramStart"/>
            <w:r w:rsidRPr="00CC5F70">
              <w:rPr>
                <w:sz w:val="16"/>
                <w:szCs w:val="16"/>
              </w:rPr>
              <w:t>.</w:t>
            </w:r>
            <w:proofErr w:type="gramEnd"/>
            <w:r w:rsidRPr="00CC5F70">
              <w:rPr>
                <w:sz w:val="16"/>
                <w:szCs w:val="16"/>
              </w:rPr>
              <w:t xml:space="preserve"> </w:t>
            </w:r>
            <w:proofErr w:type="gramStart"/>
            <w:r w:rsidRPr="00CC5F70">
              <w:rPr>
                <w:sz w:val="16"/>
                <w:szCs w:val="16"/>
              </w:rPr>
              <w:t>т</w:t>
            </w:r>
            <w:proofErr w:type="gramEnd"/>
            <w:r w:rsidRPr="00CC5F70">
              <w:rPr>
                <w:sz w:val="16"/>
                <w:szCs w:val="16"/>
              </w:rPr>
              <w:t>ок)</w:t>
            </w:r>
          </w:p>
        </w:tc>
        <w:tc>
          <w:tcPr>
            <w:tcW w:w="566" w:type="dxa"/>
            <w:vMerge w:val="restart"/>
            <w:vAlign w:val="center"/>
            <w:hideMark/>
          </w:tcPr>
          <w:p w:rsidR="00550134" w:rsidRPr="00CC5F70" w:rsidRDefault="00550134" w:rsidP="00CC5F70">
            <w:pPr>
              <w:ind w:left="-109" w:right="-108"/>
              <w:jc w:val="center"/>
              <w:rPr>
                <w:sz w:val="16"/>
                <w:szCs w:val="16"/>
              </w:rPr>
            </w:pPr>
            <w:proofErr w:type="spellStart"/>
            <w:r w:rsidRPr="00CC5F70">
              <w:rPr>
                <w:sz w:val="16"/>
                <w:szCs w:val="16"/>
              </w:rPr>
              <w:t>Расч</w:t>
            </w:r>
            <w:proofErr w:type="spellEnd"/>
            <w:r w:rsidRPr="00CC5F70">
              <w:rPr>
                <w:sz w:val="16"/>
                <w:szCs w:val="16"/>
              </w:rPr>
              <w:t xml:space="preserve">. </w:t>
            </w:r>
            <w:proofErr w:type="spellStart"/>
            <w:r w:rsidRPr="00CC5F70">
              <w:rPr>
                <w:sz w:val="16"/>
                <w:szCs w:val="16"/>
              </w:rPr>
              <w:t>коэф</w:t>
            </w:r>
            <w:proofErr w:type="spellEnd"/>
            <w:r w:rsidRPr="00CC5F70">
              <w:rPr>
                <w:sz w:val="16"/>
                <w:szCs w:val="16"/>
              </w:rPr>
              <w:t>.</w:t>
            </w:r>
          </w:p>
        </w:tc>
        <w:tc>
          <w:tcPr>
            <w:tcW w:w="710" w:type="dxa"/>
            <w:vMerge w:val="restart"/>
            <w:vAlign w:val="center"/>
          </w:tcPr>
          <w:p w:rsidR="00550134" w:rsidRPr="00CC5F70" w:rsidRDefault="00550134" w:rsidP="00CC5F70">
            <w:pPr>
              <w:ind w:left="-109" w:right="-108"/>
              <w:jc w:val="center"/>
              <w:rPr>
                <w:sz w:val="16"/>
                <w:szCs w:val="16"/>
              </w:rPr>
            </w:pPr>
            <w:r w:rsidRPr="00CC5F70">
              <w:rPr>
                <w:sz w:val="16"/>
                <w:szCs w:val="16"/>
              </w:rPr>
              <w:t>ПУ</w:t>
            </w:r>
          </w:p>
          <w:p w:rsidR="00550134" w:rsidRPr="00CC5F70" w:rsidRDefault="00550134" w:rsidP="00CC5F70">
            <w:pPr>
              <w:ind w:left="-109" w:right="-108"/>
              <w:jc w:val="center"/>
              <w:rPr>
                <w:sz w:val="16"/>
                <w:szCs w:val="16"/>
              </w:rPr>
            </w:pPr>
            <w:r w:rsidRPr="00CC5F70">
              <w:rPr>
                <w:sz w:val="16"/>
                <w:szCs w:val="16"/>
              </w:rPr>
              <w:t xml:space="preserve"> (</w:t>
            </w:r>
            <w:proofErr w:type="spellStart"/>
            <w:r w:rsidRPr="00CC5F70">
              <w:rPr>
                <w:sz w:val="16"/>
                <w:szCs w:val="16"/>
              </w:rPr>
              <w:t>расч</w:t>
            </w:r>
            <w:proofErr w:type="spellEnd"/>
            <w:r w:rsidRPr="00CC5F70">
              <w:rPr>
                <w:sz w:val="16"/>
                <w:szCs w:val="16"/>
              </w:rPr>
              <w:t>./ контр.)</w:t>
            </w:r>
          </w:p>
        </w:tc>
        <w:tc>
          <w:tcPr>
            <w:tcW w:w="912" w:type="dxa"/>
            <w:vMerge w:val="restart"/>
            <w:vAlign w:val="center"/>
          </w:tcPr>
          <w:p w:rsidR="00550134" w:rsidRDefault="00550134" w:rsidP="006C3A6E">
            <w:pPr>
              <w:ind w:left="-102" w:right="-8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Прибор</w:t>
            </w:r>
            <w:r w:rsidRPr="00CC5F70">
              <w:rPr>
                <w:sz w:val="16"/>
                <w:szCs w:val="16"/>
              </w:rPr>
              <w:t xml:space="preserve"> учета подключен </w:t>
            </w:r>
          </w:p>
          <w:p w:rsidR="00550134" w:rsidRPr="00CC5F70" w:rsidRDefault="00550134" w:rsidP="006C3A6E">
            <w:pPr>
              <w:ind w:left="-102" w:right="-89"/>
              <w:jc w:val="center"/>
              <w:rPr>
                <w:sz w:val="16"/>
                <w:szCs w:val="16"/>
              </w:rPr>
            </w:pPr>
            <w:r w:rsidRPr="00CC5F70">
              <w:rPr>
                <w:sz w:val="16"/>
                <w:szCs w:val="16"/>
              </w:rPr>
              <w:t>к ИСУ (да/нет)</w:t>
            </w:r>
          </w:p>
        </w:tc>
        <w:tc>
          <w:tcPr>
            <w:tcW w:w="931" w:type="dxa"/>
            <w:vMerge w:val="restart"/>
            <w:vAlign w:val="center"/>
          </w:tcPr>
          <w:p w:rsidR="00550134" w:rsidRPr="00CC5F70" w:rsidRDefault="00550134" w:rsidP="00550134">
            <w:pPr>
              <w:ind w:left="-60" w:right="-5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Балансовая принадлежность </w:t>
            </w:r>
            <w:r>
              <w:rPr>
                <w:sz w:val="16"/>
                <w:szCs w:val="16"/>
              </w:rPr>
              <w:br/>
              <w:t>ПУ</w:t>
            </w:r>
            <w:bookmarkStart w:id="0" w:name="_GoBack"/>
            <w:bookmarkEnd w:id="0"/>
          </w:p>
        </w:tc>
        <w:tc>
          <w:tcPr>
            <w:tcW w:w="1276" w:type="dxa"/>
            <w:vMerge w:val="restart"/>
            <w:vAlign w:val="center"/>
          </w:tcPr>
          <w:p w:rsidR="00550134" w:rsidRDefault="00550134" w:rsidP="00AE492B">
            <w:pPr>
              <w:jc w:val="center"/>
              <w:rPr>
                <w:sz w:val="16"/>
                <w:szCs w:val="16"/>
              </w:rPr>
            </w:pPr>
            <w:proofErr w:type="gramStart"/>
            <w:r w:rsidRPr="00CC5F70">
              <w:rPr>
                <w:sz w:val="16"/>
                <w:szCs w:val="16"/>
              </w:rPr>
              <w:t>Ответственный</w:t>
            </w:r>
            <w:proofErr w:type="gramEnd"/>
            <w:r w:rsidRPr="00CC5F70">
              <w:rPr>
                <w:sz w:val="16"/>
                <w:szCs w:val="16"/>
              </w:rPr>
              <w:t xml:space="preserve"> за эксплуатацию прибора учета</w:t>
            </w:r>
          </w:p>
          <w:p w:rsidR="00550134" w:rsidRPr="00CC5F70" w:rsidRDefault="00550134" w:rsidP="00AE492B">
            <w:pPr>
              <w:jc w:val="center"/>
              <w:rPr>
                <w:sz w:val="16"/>
                <w:szCs w:val="16"/>
              </w:rPr>
            </w:pPr>
            <w:r w:rsidRPr="00CC5F70">
              <w:rPr>
                <w:sz w:val="16"/>
                <w:szCs w:val="16"/>
              </w:rPr>
              <w:t>*</w:t>
            </w:r>
          </w:p>
        </w:tc>
        <w:tc>
          <w:tcPr>
            <w:tcW w:w="1276" w:type="dxa"/>
            <w:vMerge w:val="restart"/>
            <w:vAlign w:val="center"/>
          </w:tcPr>
          <w:p w:rsidR="00550134" w:rsidRPr="00CC5F70" w:rsidRDefault="00550134" w:rsidP="00E266D6">
            <w:pPr>
              <w:jc w:val="center"/>
              <w:rPr>
                <w:sz w:val="16"/>
                <w:szCs w:val="16"/>
              </w:rPr>
            </w:pPr>
            <w:r w:rsidRPr="00CC5F70">
              <w:rPr>
                <w:sz w:val="16"/>
                <w:szCs w:val="16"/>
              </w:rPr>
              <w:t>Ответств</w:t>
            </w:r>
            <w:r w:rsidR="008A2EA4">
              <w:rPr>
                <w:sz w:val="16"/>
                <w:szCs w:val="16"/>
              </w:rPr>
              <w:t>енный за снятие показаний (ЭСО</w:t>
            </w:r>
            <w:r w:rsidRPr="00CC5F70">
              <w:rPr>
                <w:sz w:val="16"/>
                <w:szCs w:val="16"/>
              </w:rPr>
              <w:t>/Потребитель)</w:t>
            </w:r>
          </w:p>
        </w:tc>
        <w:tc>
          <w:tcPr>
            <w:tcW w:w="992" w:type="dxa"/>
            <w:vMerge w:val="restart"/>
            <w:vAlign w:val="center"/>
          </w:tcPr>
          <w:p w:rsidR="00550134" w:rsidRPr="00CC5F70" w:rsidRDefault="00550134" w:rsidP="00853D03">
            <w:pPr>
              <w:ind w:left="-46" w:right="-89"/>
              <w:jc w:val="center"/>
              <w:rPr>
                <w:sz w:val="16"/>
                <w:szCs w:val="16"/>
              </w:rPr>
            </w:pPr>
            <w:r w:rsidRPr="00CC5F70">
              <w:rPr>
                <w:sz w:val="16"/>
                <w:szCs w:val="16"/>
              </w:rPr>
              <w:t>Показания на дату начала исполнения договора</w:t>
            </w:r>
          </w:p>
        </w:tc>
      </w:tr>
      <w:tr w:rsidR="00550134" w:rsidRPr="00CC5F70" w:rsidTr="00550134">
        <w:trPr>
          <w:trHeight w:val="350"/>
        </w:trPr>
        <w:tc>
          <w:tcPr>
            <w:tcW w:w="493" w:type="dxa"/>
            <w:vMerge/>
            <w:hideMark/>
          </w:tcPr>
          <w:p w:rsidR="00550134" w:rsidRPr="00CC5F70" w:rsidRDefault="00550134" w:rsidP="009F37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17" w:type="dxa"/>
            <w:vMerge/>
            <w:hideMark/>
          </w:tcPr>
          <w:p w:rsidR="00550134" w:rsidRPr="00CC5F70" w:rsidRDefault="00550134" w:rsidP="009F37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hideMark/>
          </w:tcPr>
          <w:p w:rsidR="00550134" w:rsidRPr="00CC5F70" w:rsidRDefault="00550134" w:rsidP="009F37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Align w:val="center"/>
            <w:hideMark/>
          </w:tcPr>
          <w:p w:rsidR="00550134" w:rsidRPr="00CC5F70" w:rsidRDefault="00550134" w:rsidP="00764164">
            <w:pPr>
              <w:jc w:val="center"/>
              <w:rPr>
                <w:sz w:val="16"/>
                <w:szCs w:val="16"/>
              </w:rPr>
            </w:pPr>
            <w:r w:rsidRPr="00CC5F70">
              <w:rPr>
                <w:sz w:val="16"/>
                <w:szCs w:val="16"/>
              </w:rPr>
              <w:t>Номер</w:t>
            </w:r>
          </w:p>
        </w:tc>
        <w:tc>
          <w:tcPr>
            <w:tcW w:w="1276" w:type="dxa"/>
            <w:vAlign w:val="center"/>
            <w:hideMark/>
          </w:tcPr>
          <w:p w:rsidR="00550134" w:rsidRPr="00CC5F70" w:rsidRDefault="00550134" w:rsidP="00764164">
            <w:pPr>
              <w:jc w:val="center"/>
              <w:rPr>
                <w:sz w:val="16"/>
                <w:szCs w:val="16"/>
              </w:rPr>
            </w:pPr>
            <w:r w:rsidRPr="00CC5F70">
              <w:rPr>
                <w:sz w:val="16"/>
                <w:szCs w:val="16"/>
              </w:rPr>
              <w:t>Тип</w:t>
            </w:r>
          </w:p>
        </w:tc>
        <w:tc>
          <w:tcPr>
            <w:tcW w:w="1276" w:type="dxa"/>
            <w:vAlign w:val="center"/>
            <w:hideMark/>
          </w:tcPr>
          <w:p w:rsidR="00550134" w:rsidRPr="00CC5F70" w:rsidRDefault="00550134" w:rsidP="00764164">
            <w:pPr>
              <w:jc w:val="center"/>
              <w:rPr>
                <w:sz w:val="16"/>
                <w:szCs w:val="16"/>
              </w:rPr>
            </w:pPr>
            <w:proofErr w:type="gramStart"/>
            <w:r w:rsidRPr="00CC5F70">
              <w:rPr>
                <w:sz w:val="16"/>
                <w:szCs w:val="16"/>
              </w:rPr>
              <w:t>ТТ</w:t>
            </w:r>
            <w:proofErr w:type="gramEnd"/>
          </w:p>
        </w:tc>
        <w:tc>
          <w:tcPr>
            <w:tcW w:w="1134" w:type="dxa"/>
            <w:vAlign w:val="center"/>
            <w:hideMark/>
          </w:tcPr>
          <w:p w:rsidR="00550134" w:rsidRPr="00CC5F70" w:rsidRDefault="00550134" w:rsidP="00764164">
            <w:pPr>
              <w:jc w:val="center"/>
              <w:rPr>
                <w:sz w:val="16"/>
                <w:szCs w:val="16"/>
              </w:rPr>
            </w:pPr>
            <w:r w:rsidRPr="00CC5F70">
              <w:rPr>
                <w:sz w:val="16"/>
                <w:szCs w:val="16"/>
              </w:rPr>
              <w:t>ТН</w:t>
            </w:r>
          </w:p>
        </w:tc>
        <w:tc>
          <w:tcPr>
            <w:tcW w:w="566" w:type="dxa"/>
            <w:vMerge/>
            <w:hideMark/>
          </w:tcPr>
          <w:p w:rsidR="00550134" w:rsidRPr="00CC5F70" w:rsidRDefault="00550134" w:rsidP="009F37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vMerge/>
            <w:hideMark/>
          </w:tcPr>
          <w:p w:rsidR="00550134" w:rsidRPr="00CC5F70" w:rsidRDefault="00550134" w:rsidP="009F37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12" w:type="dxa"/>
            <w:vMerge/>
          </w:tcPr>
          <w:p w:rsidR="00550134" w:rsidRPr="00CC5F70" w:rsidRDefault="00550134" w:rsidP="009F37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</w:tcPr>
          <w:p w:rsidR="00550134" w:rsidRPr="00CC5F70" w:rsidRDefault="00550134" w:rsidP="009F37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hideMark/>
          </w:tcPr>
          <w:p w:rsidR="00550134" w:rsidRPr="00CC5F70" w:rsidRDefault="00550134" w:rsidP="009F37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550134" w:rsidRPr="00CC5F70" w:rsidRDefault="00550134" w:rsidP="009F37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550134" w:rsidRPr="00CC5F70" w:rsidRDefault="00550134" w:rsidP="009F37C4">
            <w:pPr>
              <w:jc w:val="center"/>
              <w:rPr>
                <w:sz w:val="16"/>
                <w:szCs w:val="16"/>
              </w:rPr>
            </w:pPr>
          </w:p>
        </w:tc>
      </w:tr>
      <w:tr w:rsidR="00550134" w:rsidRPr="00CF4912" w:rsidTr="00550134">
        <w:trPr>
          <w:trHeight w:val="109"/>
        </w:trPr>
        <w:tc>
          <w:tcPr>
            <w:tcW w:w="493" w:type="dxa"/>
            <w:noWrap/>
            <w:hideMark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1</w:t>
            </w:r>
          </w:p>
        </w:tc>
        <w:tc>
          <w:tcPr>
            <w:tcW w:w="1917" w:type="dxa"/>
            <w:noWrap/>
            <w:hideMark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566" w:type="dxa"/>
            <w:noWrap/>
            <w:hideMark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710" w:type="dxa"/>
            <w:noWrap/>
            <w:hideMark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912" w:type="dxa"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1" w:type="dxa"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</w:p>
        </w:tc>
      </w:tr>
      <w:tr w:rsidR="00550134" w:rsidRPr="00CF4912" w:rsidTr="00550134">
        <w:trPr>
          <w:trHeight w:val="127"/>
        </w:trPr>
        <w:tc>
          <w:tcPr>
            <w:tcW w:w="493" w:type="dxa"/>
            <w:noWrap/>
            <w:hideMark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2</w:t>
            </w:r>
          </w:p>
        </w:tc>
        <w:tc>
          <w:tcPr>
            <w:tcW w:w="1917" w:type="dxa"/>
            <w:noWrap/>
            <w:hideMark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566" w:type="dxa"/>
            <w:noWrap/>
            <w:hideMark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710" w:type="dxa"/>
            <w:noWrap/>
            <w:hideMark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912" w:type="dxa"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1" w:type="dxa"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</w:p>
        </w:tc>
      </w:tr>
      <w:tr w:rsidR="00550134" w:rsidRPr="00CF4912" w:rsidTr="00550134">
        <w:trPr>
          <w:trHeight w:val="216"/>
        </w:trPr>
        <w:tc>
          <w:tcPr>
            <w:tcW w:w="493" w:type="dxa"/>
            <w:noWrap/>
            <w:hideMark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3</w:t>
            </w:r>
          </w:p>
        </w:tc>
        <w:tc>
          <w:tcPr>
            <w:tcW w:w="1917" w:type="dxa"/>
            <w:noWrap/>
            <w:hideMark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noWrap/>
            <w:hideMark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566" w:type="dxa"/>
            <w:noWrap/>
            <w:hideMark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710" w:type="dxa"/>
            <w:noWrap/>
            <w:hideMark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912" w:type="dxa"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1" w:type="dxa"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noWrap/>
            <w:hideMark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  <w:r w:rsidRPr="00CF4912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550134" w:rsidRPr="00CF4912" w:rsidRDefault="00550134" w:rsidP="009F37C4">
            <w:pPr>
              <w:jc w:val="center"/>
              <w:rPr>
                <w:sz w:val="18"/>
                <w:szCs w:val="18"/>
              </w:rPr>
            </w:pPr>
          </w:p>
        </w:tc>
      </w:tr>
    </w:tbl>
    <w:tbl>
      <w:tblPr>
        <w:tblW w:w="15276" w:type="dxa"/>
        <w:tblInd w:w="817" w:type="dxa"/>
        <w:tblLayout w:type="fixed"/>
        <w:tblLook w:val="0000"/>
      </w:tblPr>
      <w:tblGrid>
        <w:gridCol w:w="8046"/>
        <w:gridCol w:w="7230"/>
      </w:tblGrid>
      <w:tr w:rsidR="00DE0DE3" w:rsidTr="008E4C14">
        <w:tc>
          <w:tcPr>
            <w:tcW w:w="8046" w:type="dxa"/>
          </w:tcPr>
          <w:p w:rsidR="001E5F71" w:rsidRDefault="001E5F71" w:rsidP="00A8241B">
            <w:pPr>
              <w:rPr>
                <w:rFonts w:ascii="Arial" w:hAnsi="Arial"/>
                <w:b/>
                <w:sz w:val="22"/>
              </w:rPr>
            </w:pPr>
          </w:p>
          <w:p w:rsidR="008F5B95" w:rsidRDefault="008F5B95" w:rsidP="00A8241B">
            <w:pPr>
              <w:rPr>
                <w:rFonts w:ascii="Arial" w:hAnsi="Arial"/>
                <w:b/>
                <w:sz w:val="22"/>
              </w:rPr>
            </w:pPr>
          </w:p>
          <w:p w:rsidR="00280285" w:rsidRDefault="00280285" w:rsidP="00A8241B">
            <w:pPr>
              <w:rPr>
                <w:rFonts w:ascii="Arial" w:hAnsi="Arial"/>
                <w:b/>
                <w:sz w:val="22"/>
              </w:rPr>
            </w:pPr>
          </w:p>
          <w:p w:rsidR="00280285" w:rsidRDefault="00280285" w:rsidP="00A8241B">
            <w:pPr>
              <w:rPr>
                <w:rFonts w:ascii="Arial" w:hAnsi="Arial"/>
                <w:b/>
                <w:sz w:val="22"/>
              </w:rPr>
            </w:pPr>
          </w:p>
          <w:p w:rsidR="00DE0DE3" w:rsidRDefault="00B80A10" w:rsidP="00A8241B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ЭНЕРГОСНАБЖАЮЩАЯ ОРГАНИЗАЦИЯ</w:t>
            </w:r>
          </w:p>
        </w:tc>
        <w:tc>
          <w:tcPr>
            <w:tcW w:w="7230" w:type="dxa"/>
          </w:tcPr>
          <w:p w:rsidR="001E5F71" w:rsidRDefault="001E5F71" w:rsidP="00520BF9">
            <w:pPr>
              <w:pStyle w:val="2"/>
              <w:rPr>
                <w:lang w:val="ru-RU"/>
              </w:rPr>
            </w:pPr>
          </w:p>
          <w:p w:rsidR="008F5B95" w:rsidRDefault="008F5B95" w:rsidP="00520BF9">
            <w:pPr>
              <w:pStyle w:val="2"/>
              <w:rPr>
                <w:lang w:val="ru-RU"/>
              </w:rPr>
            </w:pPr>
          </w:p>
          <w:p w:rsidR="00280285" w:rsidRDefault="00280285" w:rsidP="00520BF9">
            <w:pPr>
              <w:pStyle w:val="2"/>
              <w:rPr>
                <w:lang w:val="ru-RU"/>
              </w:rPr>
            </w:pPr>
          </w:p>
          <w:p w:rsidR="00280285" w:rsidRDefault="00280285" w:rsidP="00520BF9">
            <w:pPr>
              <w:pStyle w:val="2"/>
              <w:rPr>
                <w:lang w:val="ru-RU"/>
              </w:rPr>
            </w:pPr>
          </w:p>
          <w:p w:rsidR="00DE0DE3" w:rsidRDefault="00CC6E42" w:rsidP="00520BF9">
            <w:pPr>
              <w:pStyle w:val="2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="00520BF9">
              <w:rPr>
                <w:lang w:val="ru-RU"/>
              </w:rPr>
              <w:t>ОТРЕБИТЕЛЬ</w:t>
            </w:r>
          </w:p>
        </w:tc>
      </w:tr>
      <w:tr w:rsidR="00DE0DE3" w:rsidTr="008E4C14">
        <w:trPr>
          <w:trHeight w:val="688"/>
        </w:trPr>
        <w:tc>
          <w:tcPr>
            <w:tcW w:w="8046" w:type="dxa"/>
          </w:tcPr>
          <w:p w:rsidR="00DE0DE3" w:rsidRDefault="00DE0DE3" w:rsidP="00A8241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__________________________________</w:t>
            </w:r>
          </w:p>
          <w:p w:rsidR="00DE0DE3" w:rsidRDefault="00DE0DE3" w:rsidP="00A8241B">
            <w:pPr>
              <w:rPr>
                <w:rFonts w:ascii="Arial" w:hAnsi="Arial"/>
              </w:rPr>
            </w:pPr>
          </w:p>
          <w:p w:rsidR="00DE0DE3" w:rsidRDefault="00DE0DE3" w:rsidP="00A8241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__________________________________    </w:t>
            </w:r>
          </w:p>
          <w:p w:rsidR="00DE0DE3" w:rsidRDefault="00DE0DE3" w:rsidP="00A8241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</w:t>
            </w:r>
          </w:p>
          <w:p w:rsidR="00DE0DE3" w:rsidRDefault="00DE0DE3" w:rsidP="008E4C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«______»_________________20</w:t>
            </w:r>
            <w:r w:rsidR="008E4C14">
              <w:rPr>
                <w:rFonts w:ascii="Arial" w:hAnsi="Arial"/>
              </w:rPr>
              <w:t xml:space="preserve"> _____</w:t>
            </w:r>
            <w:r>
              <w:rPr>
                <w:rFonts w:ascii="Arial" w:hAnsi="Arial"/>
              </w:rPr>
              <w:t xml:space="preserve">  г.</w:t>
            </w:r>
          </w:p>
        </w:tc>
        <w:tc>
          <w:tcPr>
            <w:tcW w:w="7230" w:type="dxa"/>
          </w:tcPr>
          <w:p w:rsidR="00DE0DE3" w:rsidRDefault="00CC5F70" w:rsidP="00A8241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_</w:t>
            </w:r>
            <w:r w:rsidR="00DE0DE3">
              <w:rPr>
                <w:rFonts w:ascii="Arial" w:hAnsi="Arial"/>
              </w:rPr>
              <w:t>________________________________</w:t>
            </w:r>
          </w:p>
          <w:p w:rsidR="00CC5F70" w:rsidRDefault="00CC5F70" w:rsidP="00A8241B">
            <w:pPr>
              <w:rPr>
                <w:rFonts w:ascii="Arial" w:hAnsi="Arial"/>
              </w:rPr>
            </w:pPr>
          </w:p>
          <w:p w:rsidR="00DE0DE3" w:rsidRDefault="00DE0DE3" w:rsidP="00A8241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_________________________________</w:t>
            </w:r>
          </w:p>
          <w:p w:rsidR="00DE0DE3" w:rsidRDefault="00DE0DE3" w:rsidP="00A8241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</w:p>
          <w:p w:rsidR="00DE0DE3" w:rsidRDefault="00DE0DE3" w:rsidP="008E4C14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«_______»_________________20 </w:t>
            </w:r>
            <w:r w:rsidR="008E4C14">
              <w:rPr>
                <w:rFonts w:ascii="Arial" w:hAnsi="Arial"/>
              </w:rPr>
              <w:t>____</w:t>
            </w:r>
            <w:r>
              <w:rPr>
                <w:rFonts w:ascii="Arial" w:hAnsi="Arial"/>
              </w:rPr>
              <w:t xml:space="preserve"> г.                                </w:t>
            </w:r>
          </w:p>
        </w:tc>
      </w:tr>
      <w:tr w:rsidR="00DE0DE3" w:rsidTr="008E4C14">
        <w:tc>
          <w:tcPr>
            <w:tcW w:w="8046" w:type="dxa"/>
          </w:tcPr>
          <w:p w:rsidR="00DE0DE3" w:rsidRDefault="00DE0DE3" w:rsidP="00A8241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М.П.</w:t>
            </w:r>
          </w:p>
        </w:tc>
        <w:tc>
          <w:tcPr>
            <w:tcW w:w="7230" w:type="dxa"/>
          </w:tcPr>
          <w:p w:rsidR="00DE0DE3" w:rsidRDefault="00DE0DE3" w:rsidP="00A8241B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М.П.</w:t>
            </w:r>
          </w:p>
        </w:tc>
      </w:tr>
    </w:tbl>
    <w:p w:rsidR="00632BE9" w:rsidRDefault="00632BE9">
      <w:pPr>
        <w:rPr>
          <w:lang w:val="en-US"/>
        </w:rPr>
      </w:pPr>
    </w:p>
    <w:p w:rsidR="00632BE9" w:rsidRDefault="00632BE9"/>
    <w:sectPr w:rsidR="00632BE9" w:rsidSect="00CF4912">
      <w:footerReference w:type="even" r:id="rId8"/>
      <w:footerReference w:type="default" r:id="rId9"/>
      <w:pgSz w:w="16840" w:h="11907" w:orient="landscape" w:code="9"/>
      <w:pgMar w:top="851" w:right="510" w:bottom="568" w:left="510" w:header="0" w:footer="68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692" w:rsidRDefault="00447692">
      <w:r>
        <w:separator/>
      </w:r>
    </w:p>
  </w:endnote>
  <w:endnote w:type="continuationSeparator" w:id="0">
    <w:p w:rsidR="00447692" w:rsidRDefault="00447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C1D" w:rsidRDefault="003F30FD" w:rsidP="00BA560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76C1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76C1D" w:rsidRDefault="00F76C1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5609" w:rsidRDefault="003F30FD" w:rsidP="00775FC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A560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80285">
      <w:rPr>
        <w:rStyle w:val="a5"/>
        <w:noProof/>
      </w:rPr>
      <w:t>1</w:t>
    </w:r>
    <w:r>
      <w:rPr>
        <w:rStyle w:val="a5"/>
      </w:rPr>
      <w:fldChar w:fldCharType="end"/>
    </w:r>
  </w:p>
  <w:p w:rsidR="00F76C1D" w:rsidRDefault="00BA5609" w:rsidP="0057446A">
    <w:pPr>
      <w:pStyle w:val="a4"/>
      <w:ind w:right="360"/>
    </w:pPr>
    <w:r>
      <w:rPr>
        <w:rStyle w:val="a5"/>
      </w:rPr>
      <w:t xml:space="preserve">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692" w:rsidRDefault="00447692">
      <w:r>
        <w:separator/>
      </w:r>
    </w:p>
  </w:footnote>
  <w:footnote w:type="continuationSeparator" w:id="0">
    <w:p w:rsidR="00447692" w:rsidRDefault="004476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944A1"/>
    <w:multiLevelType w:val="hybridMultilevel"/>
    <w:tmpl w:val="F9EA2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24C3"/>
    <w:rsid w:val="000109B3"/>
    <w:rsid w:val="00015B32"/>
    <w:rsid w:val="00020771"/>
    <w:rsid w:val="00045508"/>
    <w:rsid w:val="00050195"/>
    <w:rsid w:val="00054F78"/>
    <w:rsid w:val="00086C5A"/>
    <w:rsid w:val="0009138D"/>
    <w:rsid w:val="00095496"/>
    <w:rsid w:val="000B37FF"/>
    <w:rsid w:val="000F3F1F"/>
    <w:rsid w:val="00104417"/>
    <w:rsid w:val="001246CC"/>
    <w:rsid w:val="001410B8"/>
    <w:rsid w:val="0014525A"/>
    <w:rsid w:val="00171DE8"/>
    <w:rsid w:val="00183798"/>
    <w:rsid w:val="001856C1"/>
    <w:rsid w:val="00196F37"/>
    <w:rsid w:val="001C2BF3"/>
    <w:rsid w:val="001D38F3"/>
    <w:rsid w:val="001E0875"/>
    <w:rsid w:val="001E5F71"/>
    <w:rsid w:val="001F5524"/>
    <w:rsid w:val="00202F25"/>
    <w:rsid w:val="00207D1D"/>
    <w:rsid w:val="00211C0A"/>
    <w:rsid w:val="00220FE4"/>
    <w:rsid w:val="00231716"/>
    <w:rsid w:val="002328A9"/>
    <w:rsid w:val="002401A1"/>
    <w:rsid w:val="00246607"/>
    <w:rsid w:val="00253C06"/>
    <w:rsid w:val="00280285"/>
    <w:rsid w:val="00282F58"/>
    <w:rsid w:val="002A1C29"/>
    <w:rsid w:val="002D0C4B"/>
    <w:rsid w:val="002D2130"/>
    <w:rsid w:val="002E270D"/>
    <w:rsid w:val="002E2EE1"/>
    <w:rsid w:val="002E502C"/>
    <w:rsid w:val="003034B3"/>
    <w:rsid w:val="003070D7"/>
    <w:rsid w:val="00307129"/>
    <w:rsid w:val="00326077"/>
    <w:rsid w:val="00326C0D"/>
    <w:rsid w:val="003334D1"/>
    <w:rsid w:val="00346DB2"/>
    <w:rsid w:val="00360FF6"/>
    <w:rsid w:val="0036190B"/>
    <w:rsid w:val="003712E8"/>
    <w:rsid w:val="00383DB8"/>
    <w:rsid w:val="0038493C"/>
    <w:rsid w:val="003B1455"/>
    <w:rsid w:val="003B19F3"/>
    <w:rsid w:val="003B3A86"/>
    <w:rsid w:val="003D44AC"/>
    <w:rsid w:val="003E455B"/>
    <w:rsid w:val="003E6928"/>
    <w:rsid w:val="003E735B"/>
    <w:rsid w:val="003F2C6F"/>
    <w:rsid w:val="003F30FD"/>
    <w:rsid w:val="00416B67"/>
    <w:rsid w:val="00423165"/>
    <w:rsid w:val="00431973"/>
    <w:rsid w:val="00432FBA"/>
    <w:rsid w:val="00443AEB"/>
    <w:rsid w:val="00447692"/>
    <w:rsid w:val="0047341B"/>
    <w:rsid w:val="004812B3"/>
    <w:rsid w:val="0049002B"/>
    <w:rsid w:val="00490DF9"/>
    <w:rsid w:val="00496D83"/>
    <w:rsid w:val="00497551"/>
    <w:rsid w:val="00497563"/>
    <w:rsid w:val="004B14CB"/>
    <w:rsid w:val="004C24C3"/>
    <w:rsid w:val="004D1675"/>
    <w:rsid w:val="004D1D81"/>
    <w:rsid w:val="004D5679"/>
    <w:rsid w:val="00511C73"/>
    <w:rsid w:val="00520995"/>
    <w:rsid w:val="00520BF9"/>
    <w:rsid w:val="005322BD"/>
    <w:rsid w:val="00532D2B"/>
    <w:rsid w:val="00533C2E"/>
    <w:rsid w:val="00535F38"/>
    <w:rsid w:val="005472BF"/>
    <w:rsid w:val="00550134"/>
    <w:rsid w:val="00556458"/>
    <w:rsid w:val="00560C8E"/>
    <w:rsid w:val="0056489C"/>
    <w:rsid w:val="0057446A"/>
    <w:rsid w:val="00580846"/>
    <w:rsid w:val="00586BBA"/>
    <w:rsid w:val="00594BED"/>
    <w:rsid w:val="00595D85"/>
    <w:rsid w:val="005A423A"/>
    <w:rsid w:val="005A4629"/>
    <w:rsid w:val="005A67C7"/>
    <w:rsid w:val="005B3B08"/>
    <w:rsid w:val="005B3D1C"/>
    <w:rsid w:val="005D2186"/>
    <w:rsid w:val="005E6052"/>
    <w:rsid w:val="005E6F63"/>
    <w:rsid w:val="005F5BA1"/>
    <w:rsid w:val="005F77E7"/>
    <w:rsid w:val="00603954"/>
    <w:rsid w:val="006149D3"/>
    <w:rsid w:val="00615F9D"/>
    <w:rsid w:val="00632BE9"/>
    <w:rsid w:val="00633CBF"/>
    <w:rsid w:val="00635FB1"/>
    <w:rsid w:val="00643021"/>
    <w:rsid w:val="00664868"/>
    <w:rsid w:val="00664A12"/>
    <w:rsid w:val="006828BB"/>
    <w:rsid w:val="00690F8E"/>
    <w:rsid w:val="006A035B"/>
    <w:rsid w:val="006B6A56"/>
    <w:rsid w:val="006C2BF8"/>
    <w:rsid w:val="006C3A6E"/>
    <w:rsid w:val="006C3A8F"/>
    <w:rsid w:val="006C41E3"/>
    <w:rsid w:val="006D063A"/>
    <w:rsid w:val="006D5532"/>
    <w:rsid w:val="006E0813"/>
    <w:rsid w:val="006E32C5"/>
    <w:rsid w:val="006E7C92"/>
    <w:rsid w:val="006F7847"/>
    <w:rsid w:val="00764164"/>
    <w:rsid w:val="0076734D"/>
    <w:rsid w:val="00773C3B"/>
    <w:rsid w:val="00781A5A"/>
    <w:rsid w:val="0078590B"/>
    <w:rsid w:val="007925F8"/>
    <w:rsid w:val="00792B1D"/>
    <w:rsid w:val="007A5FB8"/>
    <w:rsid w:val="007B3610"/>
    <w:rsid w:val="007C1958"/>
    <w:rsid w:val="007C4584"/>
    <w:rsid w:val="007C5B41"/>
    <w:rsid w:val="007E67DF"/>
    <w:rsid w:val="007F3469"/>
    <w:rsid w:val="007F37DC"/>
    <w:rsid w:val="007F6107"/>
    <w:rsid w:val="008039CA"/>
    <w:rsid w:val="0081406A"/>
    <w:rsid w:val="008375AA"/>
    <w:rsid w:val="00841D13"/>
    <w:rsid w:val="008530FA"/>
    <w:rsid w:val="0086122E"/>
    <w:rsid w:val="008746CA"/>
    <w:rsid w:val="008952F6"/>
    <w:rsid w:val="008A2EA4"/>
    <w:rsid w:val="008A3A12"/>
    <w:rsid w:val="008C4BA1"/>
    <w:rsid w:val="008D2097"/>
    <w:rsid w:val="008E4C14"/>
    <w:rsid w:val="008F5B95"/>
    <w:rsid w:val="008F6417"/>
    <w:rsid w:val="008F6A0F"/>
    <w:rsid w:val="00914EB1"/>
    <w:rsid w:val="009201C2"/>
    <w:rsid w:val="00923068"/>
    <w:rsid w:val="00926A95"/>
    <w:rsid w:val="00930B95"/>
    <w:rsid w:val="009453D1"/>
    <w:rsid w:val="0096529A"/>
    <w:rsid w:val="00965AF2"/>
    <w:rsid w:val="0096755C"/>
    <w:rsid w:val="00977FF6"/>
    <w:rsid w:val="009814A3"/>
    <w:rsid w:val="009849D1"/>
    <w:rsid w:val="00991495"/>
    <w:rsid w:val="009A11BC"/>
    <w:rsid w:val="009C5176"/>
    <w:rsid w:val="009D5D65"/>
    <w:rsid w:val="009F2DBD"/>
    <w:rsid w:val="009F37C4"/>
    <w:rsid w:val="00A03CF6"/>
    <w:rsid w:val="00A074AD"/>
    <w:rsid w:val="00A35EE0"/>
    <w:rsid w:val="00A40817"/>
    <w:rsid w:val="00A4174F"/>
    <w:rsid w:val="00A450E9"/>
    <w:rsid w:val="00A72C70"/>
    <w:rsid w:val="00A75439"/>
    <w:rsid w:val="00A8241B"/>
    <w:rsid w:val="00A8596A"/>
    <w:rsid w:val="00A87C4D"/>
    <w:rsid w:val="00A95893"/>
    <w:rsid w:val="00AA60C6"/>
    <w:rsid w:val="00AB0B82"/>
    <w:rsid w:val="00AC418C"/>
    <w:rsid w:val="00AD41DA"/>
    <w:rsid w:val="00AF2E37"/>
    <w:rsid w:val="00AF74A8"/>
    <w:rsid w:val="00B20857"/>
    <w:rsid w:val="00B21471"/>
    <w:rsid w:val="00B21BBC"/>
    <w:rsid w:val="00B342D5"/>
    <w:rsid w:val="00B34740"/>
    <w:rsid w:val="00B52979"/>
    <w:rsid w:val="00B53C0C"/>
    <w:rsid w:val="00B55458"/>
    <w:rsid w:val="00B57DBE"/>
    <w:rsid w:val="00B66DE8"/>
    <w:rsid w:val="00B70B42"/>
    <w:rsid w:val="00B76D04"/>
    <w:rsid w:val="00B80A10"/>
    <w:rsid w:val="00B83A98"/>
    <w:rsid w:val="00B92CD6"/>
    <w:rsid w:val="00B92F7A"/>
    <w:rsid w:val="00B9386D"/>
    <w:rsid w:val="00BA03D7"/>
    <w:rsid w:val="00BA5609"/>
    <w:rsid w:val="00BB0330"/>
    <w:rsid w:val="00BD128F"/>
    <w:rsid w:val="00BD619D"/>
    <w:rsid w:val="00BD6B27"/>
    <w:rsid w:val="00BD7448"/>
    <w:rsid w:val="00BF2343"/>
    <w:rsid w:val="00BF2B50"/>
    <w:rsid w:val="00C14979"/>
    <w:rsid w:val="00C206F5"/>
    <w:rsid w:val="00C212E6"/>
    <w:rsid w:val="00C33225"/>
    <w:rsid w:val="00C40928"/>
    <w:rsid w:val="00C67B19"/>
    <w:rsid w:val="00C77B98"/>
    <w:rsid w:val="00C80219"/>
    <w:rsid w:val="00CA180B"/>
    <w:rsid w:val="00CC5F70"/>
    <w:rsid w:val="00CC6E42"/>
    <w:rsid w:val="00CD358B"/>
    <w:rsid w:val="00CD648F"/>
    <w:rsid w:val="00CE1C2A"/>
    <w:rsid w:val="00CE1C70"/>
    <w:rsid w:val="00CF0397"/>
    <w:rsid w:val="00CF4912"/>
    <w:rsid w:val="00CF52E0"/>
    <w:rsid w:val="00CF7E3C"/>
    <w:rsid w:val="00D02567"/>
    <w:rsid w:val="00D02B01"/>
    <w:rsid w:val="00D10300"/>
    <w:rsid w:val="00D21F0B"/>
    <w:rsid w:val="00D26EE6"/>
    <w:rsid w:val="00D278F3"/>
    <w:rsid w:val="00D4715C"/>
    <w:rsid w:val="00D51C18"/>
    <w:rsid w:val="00D605F0"/>
    <w:rsid w:val="00D87AB3"/>
    <w:rsid w:val="00D95DCE"/>
    <w:rsid w:val="00DC6C13"/>
    <w:rsid w:val="00DD56F3"/>
    <w:rsid w:val="00DE0DE3"/>
    <w:rsid w:val="00DE111F"/>
    <w:rsid w:val="00DE5ACC"/>
    <w:rsid w:val="00DE5FD1"/>
    <w:rsid w:val="00DF278D"/>
    <w:rsid w:val="00E054D8"/>
    <w:rsid w:val="00E55D4A"/>
    <w:rsid w:val="00E6281A"/>
    <w:rsid w:val="00E64BFE"/>
    <w:rsid w:val="00E76C47"/>
    <w:rsid w:val="00E934C9"/>
    <w:rsid w:val="00E97AAC"/>
    <w:rsid w:val="00EB0FF6"/>
    <w:rsid w:val="00EB3357"/>
    <w:rsid w:val="00EB3533"/>
    <w:rsid w:val="00EE2BA8"/>
    <w:rsid w:val="00EE7C06"/>
    <w:rsid w:val="00EF087D"/>
    <w:rsid w:val="00F0284A"/>
    <w:rsid w:val="00F40204"/>
    <w:rsid w:val="00F4461A"/>
    <w:rsid w:val="00F50BE7"/>
    <w:rsid w:val="00F600D1"/>
    <w:rsid w:val="00F656F5"/>
    <w:rsid w:val="00F75DA1"/>
    <w:rsid w:val="00F76C1D"/>
    <w:rsid w:val="00F77EA4"/>
    <w:rsid w:val="00F8479A"/>
    <w:rsid w:val="00FA1654"/>
    <w:rsid w:val="00FC5D1A"/>
    <w:rsid w:val="00FD692D"/>
    <w:rsid w:val="00FE1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479A"/>
  </w:style>
  <w:style w:type="paragraph" w:styleId="1">
    <w:name w:val="heading 1"/>
    <w:basedOn w:val="a"/>
    <w:next w:val="a"/>
    <w:qFormat/>
    <w:rsid w:val="00F8479A"/>
    <w:pPr>
      <w:keepNext/>
      <w:jc w:val="center"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F8479A"/>
    <w:pPr>
      <w:keepNext/>
      <w:outlineLvl w:val="1"/>
    </w:pPr>
    <w:rPr>
      <w:rFonts w:ascii="Arial" w:hAnsi="Arial"/>
      <w:b/>
      <w:sz w:val="22"/>
      <w:lang w:val="en-US"/>
    </w:rPr>
  </w:style>
  <w:style w:type="paragraph" w:styleId="3">
    <w:name w:val="heading 3"/>
    <w:basedOn w:val="a"/>
    <w:next w:val="a"/>
    <w:qFormat/>
    <w:rsid w:val="00F8479A"/>
    <w:pPr>
      <w:keepNext/>
      <w:jc w:val="center"/>
      <w:outlineLvl w:val="2"/>
    </w:pPr>
    <w:rPr>
      <w:rFonts w:ascii="Arial" w:hAnsi="Arial"/>
      <w:b/>
      <w:sz w:val="16"/>
      <w:lang w:val="en-US"/>
    </w:rPr>
  </w:style>
  <w:style w:type="paragraph" w:styleId="4">
    <w:name w:val="heading 4"/>
    <w:basedOn w:val="a"/>
    <w:next w:val="a"/>
    <w:qFormat/>
    <w:rsid w:val="00F8479A"/>
    <w:pPr>
      <w:keepNext/>
      <w:jc w:val="center"/>
      <w:outlineLvl w:val="3"/>
    </w:pPr>
    <w:rPr>
      <w:rFonts w:ascii="Arial" w:hAnsi="Arial"/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8479A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F8479A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F8479A"/>
  </w:style>
  <w:style w:type="paragraph" w:styleId="a6">
    <w:name w:val="caption"/>
    <w:basedOn w:val="a"/>
    <w:next w:val="a"/>
    <w:qFormat/>
    <w:rsid w:val="00F8479A"/>
    <w:rPr>
      <w:b/>
      <w:bCs/>
    </w:rPr>
  </w:style>
  <w:style w:type="paragraph" w:styleId="a7">
    <w:name w:val="Body Text Indent"/>
    <w:basedOn w:val="a"/>
    <w:link w:val="a8"/>
    <w:rsid w:val="00F8479A"/>
    <w:pPr>
      <w:ind w:left="6096"/>
    </w:pPr>
    <w:rPr>
      <w:rFonts w:ascii="Arial" w:hAnsi="Arial"/>
    </w:rPr>
  </w:style>
  <w:style w:type="paragraph" w:styleId="a9">
    <w:name w:val="Body Text"/>
    <w:basedOn w:val="a"/>
    <w:rsid w:val="00F8479A"/>
    <w:pPr>
      <w:jc w:val="both"/>
    </w:pPr>
    <w:rPr>
      <w:sz w:val="24"/>
    </w:rPr>
  </w:style>
  <w:style w:type="table" w:styleId="aa">
    <w:name w:val="Table Grid"/>
    <w:basedOn w:val="a1"/>
    <w:rsid w:val="00DE5A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rsid w:val="0057446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57446A"/>
    <w:rPr>
      <w:rFonts w:ascii="Tahoma" w:hAnsi="Tahoma" w:cs="Tahoma"/>
      <w:sz w:val="16"/>
      <w:szCs w:val="16"/>
    </w:rPr>
  </w:style>
  <w:style w:type="character" w:customStyle="1" w:styleId="a8">
    <w:name w:val="Основной текст с отступом Знак"/>
    <w:link w:val="a7"/>
    <w:rsid w:val="00B83A98"/>
    <w:rPr>
      <w:rFonts w:ascii="Arial" w:hAnsi="Arial"/>
    </w:rPr>
  </w:style>
  <w:style w:type="paragraph" w:styleId="ad">
    <w:name w:val="List Paragraph"/>
    <w:basedOn w:val="a"/>
    <w:uiPriority w:val="34"/>
    <w:qFormat/>
    <w:rsid w:val="009914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hAnsi="Arial"/>
      <w:b/>
      <w:sz w:val="22"/>
      <w:lang w:val="en-US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/>
      <w:b/>
      <w:sz w:val="16"/>
      <w:lang w:val="en-US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Arial" w:hAnsi="Arial"/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caption"/>
    <w:basedOn w:val="a"/>
    <w:next w:val="a"/>
    <w:qFormat/>
    <w:rPr>
      <w:b/>
      <w:bCs/>
    </w:rPr>
  </w:style>
  <w:style w:type="paragraph" w:styleId="a7">
    <w:name w:val="Body Text Indent"/>
    <w:basedOn w:val="a"/>
    <w:link w:val="a8"/>
    <w:pPr>
      <w:ind w:left="6096"/>
    </w:pPr>
    <w:rPr>
      <w:rFonts w:ascii="Arial" w:hAnsi="Arial"/>
    </w:rPr>
  </w:style>
  <w:style w:type="paragraph" w:styleId="a9">
    <w:name w:val="Body Text"/>
    <w:basedOn w:val="a"/>
    <w:pPr>
      <w:jc w:val="both"/>
    </w:pPr>
    <w:rPr>
      <w:sz w:val="24"/>
    </w:rPr>
  </w:style>
  <w:style w:type="table" w:styleId="aa">
    <w:name w:val="Table Grid"/>
    <w:basedOn w:val="a1"/>
    <w:rsid w:val="00DE5A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57446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57446A"/>
    <w:rPr>
      <w:rFonts w:ascii="Tahoma" w:hAnsi="Tahoma" w:cs="Tahoma"/>
      <w:sz w:val="16"/>
      <w:szCs w:val="16"/>
    </w:rPr>
  </w:style>
  <w:style w:type="character" w:customStyle="1" w:styleId="a8">
    <w:name w:val="Основной текст с отступом Знак"/>
    <w:link w:val="a7"/>
    <w:rsid w:val="00B83A98"/>
    <w:rPr>
      <w:rFonts w:ascii="Arial" w:hAnsi="Arial"/>
    </w:rPr>
  </w:style>
  <w:style w:type="paragraph" w:styleId="ad">
    <w:name w:val="List Paragraph"/>
    <w:basedOn w:val="a"/>
    <w:uiPriority w:val="34"/>
    <w:qFormat/>
    <w:rsid w:val="009914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_exe\template\s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966D3-3397-40C9-97F2-9FA63C6F7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s3</Template>
  <TotalTime>47</TotalTime>
  <Pages>1</Pages>
  <Words>103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LENENERGO</Company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Володькин Сергей Андреевич</dc:creator>
  <cp:lastModifiedBy>Мысов</cp:lastModifiedBy>
  <cp:revision>14</cp:revision>
  <cp:lastPrinted>2020-08-03T05:41:00Z</cp:lastPrinted>
  <dcterms:created xsi:type="dcterms:W3CDTF">2020-08-04T01:12:00Z</dcterms:created>
  <dcterms:modified xsi:type="dcterms:W3CDTF">2020-12-07T03:39:00Z</dcterms:modified>
</cp:coreProperties>
</file>